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9F" w:rsidRDefault="0058169F" w:rsidP="00C66B6A">
      <w:r>
        <w:t>1</w:t>
      </w:r>
      <w:r>
        <w:rPr>
          <w:rFonts w:hint="eastAsia"/>
        </w:rPr>
        <w:t>、</w:t>
      </w:r>
      <w:r>
        <w:t>You are over the time limit to perform a refund on this transaction;(</w:t>
      </w:r>
      <w:r>
        <w:rPr>
          <w:rFonts w:hint="eastAsia"/>
        </w:rPr>
        <w:t>超时了，不能退款</w:t>
      </w:r>
      <w:r>
        <w:t>)</w:t>
      </w:r>
    </w:p>
    <w:p w:rsidR="0058169F" w:rsidRDefault="0058169F" w:rsidP="00C66B6A"/>
    <w:p w:rsidR="0058169F" w:rsidRDefault="0058169F" w:rsidP="00C66B6A">
      <w:r>
        <w:t>2</w:t>
      </w:r>
      <w:r>
        <w:rPr>
          <w:rFonts w:hint="eastAsia"/>
        </w:rPr>
        <w:t>、</w:t>
      </w:r>
      <w:r>
        <w:t>This transaction has already been fully refunded;</w:t>
      </w:r>
      <w:r>
        <w:rPr>
          <w:rFonts w:hint="eastAsia"/>
        </w:rPr>
        <w:t>（已经全额退款过了）</w:t>
      </w:r>
    </w:p>
    <w:p w:rsidR="0058169F" w:rsidRDefault="0058169F" w:rsidP="00C66B6A"/>
    <w:p w:rsidR="0058169F" w:rsidRDefault="0058169F" w:rsidP="00C66B6A">
      <w:r>
        <w:t>3</w:t>
      </w:r>
      <w:r>
        <w:rPr>
          <w:rFonts w:hint="eastAsia"/>
        </w:rPr>
        <w:t>、</w:t>
      </w:r>
      <w:r>
        <w:t xml:space="preserve">; nested exception is: </w:t>
      </w:r>
    </w:p>
    <w:p w:rsidR="0058169F" w:rsidRDefault="0058169F" w:rsidP="00C66B6A">
      <w:r>
        <w:tab/>
        <w:t>java.net.ConnectException: Connection timed out: connect</w:t>
      </w:r>
      <w:r>
        <w:rPr>
          <w:rFonts w:hint="eastAsia"/>
        </w:rPr>
        <w:t>（连接超时）</w:t>
      </w:r>
    </w:p>
    <w:p w:rsidR="0058169F" w:rsidRDefault="0058169F" w:rsidP="00C66B6A">
      <w:r>
        <w:tab/>
      </w:r>
    </w:p>
    <w:p w:rsidR="0058169F" w:rsidRDefault="0058169F" w:rsidP="00C66B6A">
      <w:r>
        <w:t>4</w:t>
      </w:r>
      <w:r>
        <w:rPr>
          <w:rFonts w:hint="eastAsia"/>
        </w:rPr>
        <w:t>、</w:t>
      </w:r>
      <w:r>
        <w:t>The profile is invalid</w:t>
      </w:r>
    </w:p>
    <w:p w:rsidR="0058169F" w:rsidRDefault="0058169F" w:rsidP="00C66B6A">
      <w:r>
        <w:t>Invalid API profile: API username is blank</w:t>
      </w:r>
    </w:p>
    <w:p w:rsidR="0058169F" w:rsidRDefault="0058169F" w:rsidP="00C66B6A">
      <w:r>
        <w:t>Invalid API profile: API password is blank</w:t>
      </w:r>
    </w:p>
    <w:p w:rsidR="0058169F" w:rsidRDefault="0058169F" w:rsidP="00C66B6A">
      <w:r>
        <w:t>Invalid API profile: signature is blank</w:t>
      </w:r>
      <w:r>
        <w:rPr>
          <w:rFonts w:hint="eastAsia"/>
        </w:rPr>
        <w:t>（没有配置令牌）</w:t>
      </w:r>
    </w:p>
    <w:p w:rsidR="0058169F" w:rsidRDefault="0058169F" w:rsidP="00C66B6A"/>
    <w:p w:rsidR="0058169F" w:rsidRDefault="0058169F" w:rsidP="00C66B6A">
      <w:r>
        <w:t>5</w:t>
      </w:r>
      <w:r>
        <w:rPr>
          <w:rFonts w:hint="eastAsia"/>
        </w:rPr>
        <w:t>、</w:t>
      </w:r>
      <w:r>
        <w:t>Internal Error;</w:t>
      </w:r>
      <w:r>
        <w:rPr>
          <w:rFonts w:hint="eastAsia"/>
        </w:rPr>
        <w:t>（内部错误）</w:t>
      </w:r>
    </w:p>
    <w:p w:rsidR="0058169F" w:rsidRDefault="0058169F" w:rsidP="00C66B6A"/>
    <w:p w:rsidR="0058169F" w:rsidRDefault="0058169F" w:rsidP="00C66B6A">
      <w:r>
        <w:t>6</w:t>
      </w:r>
      <w:r>
        <w:rPr>
          <w:rFonts w:hint="eastAsia"/>
        </w:rPr>
        <w:t>、</w:t>
      </w:r>
      <w:r>
        <w:t>Security header is not valid;</w:t>
      </w:r>
    </w:p>
    <w:p w:rsidR="0058169F" w:rsidRDefault="0058169F" w:rsidP="00C66B6A"/>
    <w:p w:rsidR="0058169F" w:rsidRDefault="0058169F" w:rsidP="00C66B6A">
      <w:r>
        <w:t>7</w:t>
      </w:r>
      <w:r>
        <w:rPr>
          <w:rFonts w:hint="eastAsia"/>
        </w:rPr>
        <w:t>、</w:t>
      </w:r>
      <w:r>
        <w:t>The partial refund amount must be less than or equal to the remaining amount;</w:t>
      </w:r>
      <w:r>
        <w:rPr>
          <w:rFonts w:hint="eastAsia"/>
        </w:rPr>
        <w:t>（退款金额必须少于总金额）</w:t>
      </w:r>
    </w:p>
    <w:p w:rsidR="0058169F" w:rsidRDefault="0058169F" w:rsidP="00C66B6A"/>
    <w:p w:rsidR="0058169F" w:rsidRDefault="0058169F" w:rsidP="00C66B6A">
      <w:r>
        <w:t>8</w:t>
      </w:r>
      <w:r>
        <w:rPr>
          <w:rFonts w:hint="eastAsia"/>
        </w:rPr>
        <w:t>、</w:t>
      </w:r>
      <w:r>
        <w:t>You do not have a verified ACH;</w:t>
      </w:r>
      <w:r>
        <w:rPr>
          <w:rFonts w:hint="eastAsia"/>
        </w:rPr>
        <w:t>（电子支票付款，未到帐。等你电子支票付款流程完成以后，才能退款）</w:t>
      </w:r>
    </w:p>
    <w:p w:rsidR="0058169F" w:rsidRDefault="0058169F" w:rsidP="00C66B6A"/>
    <w:p w:rsidR="0058169F" w:rsidRDefault="0058169F" w:rsidP="00C66B6A">
      <w:r>
        <w:t>9</w:t>
      </w:r>
      <w:r>
        <w:rPr>
          <w:rFonts w:hint="eastAsia"/>
        </w:rPr>
        <w:t>、</w:t>
      </w:r>
      <w:r>
        <w:t>You do not have permission to refund this transaction;</w:t>
      </w:r>
      <w:r>
        <w:rPr>
          <w:rFonts w:hint="eastAsia"/>
        </w:rPr>
        <w:t>（没有权限退款）</w:t>
      </w:r>
    </w:p>
    <w:p w:rsidR="0058169F" w:rsidRDefault="0058169F" w:rsidP="00C66B6A"/>
    <w:p w:rsidR="0058169F" w:rsidRDefault="0058169F" w:rsidP="00C66B6A">
      <w:r>
        <w:t>10</w:t>
      </w:r>
      <w:r>
        <w:rPr>
          <w:rFonts w:hint="eastAsia"/>
        </w:rPr>
        <w:t>、</w:t>
      </w:r>
      <w:r>
        <w:t xml:space="preserve">; nested exception is: </w:t>
      </w:r>
    </w:p>
    <w:p w:rsidR="0058169F" w:rsidRDefault="0058169F" w:rsidP="00C66B6A">
      <w:r>
        <w:tab/>
        <w:t>java.net.UnknownHostException: api-3t.paypal.com</w:t>
      </w:r>
      <w:r>
        <w:rPr>
          <w:rFonts w:hint="eastAsia"/>
        </w:rPr>
        <w:t>（在退款时间，网络不稳定，不能提交到</w:t>
      </w:r>
      <w:r>
        <w:t>paypal</w:t>
      </w:r>
      <w:r>
        <w:rPr>
          <w:rFonts w:hint="eastAsia"/>
        </w:rPr>
        <w:t>）</w:t>
      </w:r>
    </w:p>
    <w:p w:rsidR="0058169F" w:rsidRDefault="0058169F" w:rsidP="00C66B6A">
      <w:r>
        <w:tab/>
      </w:r>
    </w:p>
    <w:p w:rsidR="0058169F" w:rsidRDefault="0058169F" w:rsidP="00C66B6A">
      <w:r>
        <w:t>11</w:t>
      </w:r>
      <w:r>
        <w:rPr>
          <w:rFonts w:hint="eastAsia"/>
        </w:rPr>
        <w:t>、</w:t>
      </w:r>
      <w:r>
        <w:t xml:space="preserve">; nested exception is: </w:t>
      </w:r>
    </w:p>
    <w:p w:rsidR="0058169F" w:rsidRDefault="0058169F" w:rsidP="00C66B6A">
      <w:r>
        <w:tab/>
        <w:t>java.net.SocketTimeoutException: Read timed out</w:t>
      </w:r>
      <w:r>
        <w:rPr>
          <w:rFonts w:hint="eastAsia"/>
        </w:rPr>
        <w:t>（连接超时）</w:t>
      </w:r>
    </w:p>
    <w:p w:rsidR="0058169F" w:rsidRDefault="0058169F" w:rsidP="00C66B6A">
      <w:r>
        <w:tab/>
      </w:r>
    </w:p>
    <w:p w:rsidR="0058169F" w:rsidRDefault="0058169F" w:rsidP="00C66B6A">
      <w:r>
        <w:t>12</w:t>
      </w:r>
      <w:r>
        <w:rPr>
          <w:rFonts w:hint="eastAsia"/>
        </w:rPr>
        <w:t>、</w:t>
      </w:r>
      <w:r>
        <w:t>Can not do a full refund after a partial refund;</w:t>
      </w:r>
      <w:r>
        <w:rPr>
          <w:rFonts w:hint="eastAsia"/>
        </w:rPr>
        <w:t>（部分退款以后，不能全额退款）</w:t>
      </w:r>
    </w:p>
    <w:p w:rsidR="0058169F" w:rsidRDefault="0058169F" w:rsidP="00C66B6A"/>
    <w:p w:rsidR="0058169F" w:rsidRDefault="0058169F" w:rsidP="00C66B6A">
      <w:r>
        <w:t>13</w:t>
      </w:r>
      <w:r>
        <w:rPr>
          <w:rFonts w:hint="eastAsia"/>
        </w:rPr>
        <w:t>、</w:t>
      </w:r>
      <w:r>
        <w:t>You can not do a partial refund on this transaction;</w:t>
      </w:r>
      <w:r>
        <w:rPr>
          <w:rFonts w:hint="eastAsia"/>
        </w:rPr>
        <w:t>（该交易不能进行部分退款）</w:t>
      </w:r>
    </w:p>
    <w:p w:rsidR="0058169F" w:rsidRDefault="0058169F" w:rsidP="00C66B6A"/>
    <w:p w:rsidR="0058169F" w:rsidRDefault="0058169F" w:rsidP="00C66B6A">
      <w:r>
        <w:t>14</w:t>
      </w:r>
      <w:r>
        <w:rPr>
          <w:rFonts w:hint="eastAsia"/>
        </w:rPr>
        <w:t>、</w:t>
      </w:r>
      <w:r>
        <w:t>Because a complaint case exists on this transaction, only a refund of the full or full remaining amount of the transaction can be issued;</w:t>
      </w:r>
      <w:r>
        <w:rPr>
          <w:rFonts w:hint="eastAsia"/>
        </w:rPr>
        <w:t>（有争议，不能退款）</w:t>
      </w:r>
      <w:bookmarkStart w:id="0" w:name="_GoBack"/>
      <w:bookmarkEnd w:id="0"/>
    </w:p>
    <w:sectPr w:rsidR="0058169F" w:rsidSect="00F746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69F" w:rsidRDefault="0058169F">
      <w:r>
        <w:separator/>
      </w:r>
    </w:p>
  </w:endnote>
  <w:endnote w:type="continuationSeparator" w:id="0">
    <w:p w:rsidR="0058169F" w:rsidRDefault="00581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69F" w:rsidRDefault="005816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69F" w:rsidRDefault="0058169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69F" w:rsidRDefault="005816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69F" w:rsidRDefault="0058169F">
      <w:r>
        <w:separator/>
      </w:r>
    </w:p>
  </w:footnote>
  <w:footnote w:type="continuationSeparator" w:id="0">
    <w:p w:rsidR="0058169F" w:rsidRDefault="005816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69F" w:rsidRDefault="005816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69F" w:rsidRDefault="0058169F" w:rsidP="000F44B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69F" w:rsidRDefault="0058169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C01"/>
    <w:rsid w:val="000F44B6"/>
    <w:rsid w:val="004F7629"/>
    <w:rsid w:val="0058169F"/>
    <w:rsid w:val="006B4C01"/>
    <w:rsid w:val="00976DCE"/>
    <w:rsid w:val="00C66B6A"/>
    <w:rsid w:val="00F74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66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4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67385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0F44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673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172</Words>
  <Characters>987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lision</cp:lastModifiedBy>
  <cp:revision>3</cp:revision>
  <dcterms:created xsi:type="dcterms:W3CDTF">2014-03-20T06:36:00Z</dcterms:created>
  <dcterms:modified xsi:type="dcterms:W3CDTF">2014-03-20T06:49:00Z</dcterms:modified>
</cp:coreProperties>
</file>